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3334F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3334F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6C6CDD66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43446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45855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3334F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6C6CDD66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43446">
                                <w:rPr>
                                  <w:rStyle w:val="Style2"/>
                                </w:rPr>
                                <w:t>PU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45855">
                                <w:rPr>
                                  <w:rStyle w:val="Style2"/>
                                </w:rPr>
                                <w:t>1</w:t>
                              </w:r>
                              <w:r w:rsidR="003334F3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3334F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3334F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3334F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3334F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334F3">
                              <w:fldChar w:fldCharType="begin"/>
                            </w:r>
                            <w:r w:rsidR="003334F3">
                              <w:instrText xml:space="preserve"> NUMPAGES   \* MERGEFORMAT </w:instrText>
                            </w:r>
                            <w:r w:rsidR="003334F3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334F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334F3">
                        <w:fldChar w:fldCharType="begin"/>
                      </w:r>
                      <w:r w:rsidR="003334F3">
                        <w:instrText xml:space="preserve"> NUMPAGES   \* MERGEFORMAT </w:instrText>
                      </w:r>
                      <w:r w:rsidR="003334F3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334F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2B6E3340" w:rsidR="0037246F" w:rsidRDefault="009D1F8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3DB0E775" w:rsidR="0037246F" w:rsidRDefault="009D1F8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46AC38BD" w:rsidR="0037246F" w:rsidRDefault="009D1F8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58097E34" w:rsidR="0037246F" w:rsidRDefault="009D1F8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521FDD00" w14:textId="77777777" w:rsidTr="00A24343">
        <w:trPr>
          <w:trHeight w:val="477"/>
          <w:jc w:val="center"/>
        </w:trPr>
        <w:tc>
          <w:tcPr>
            <w:tcW w:w="849" w:type="dxa"/>
          </w:tcPr>
          <w:p w14:paraId="23187F34" w14:textId="7F3B7F08" w:rsidR="009D1F89" w:rsidRDefault="009D1F8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584" w:type="dxa"/>
          </w:tcPr>
          <w:p w14:paraId="7DD4A8E5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26047D2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B037C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599E9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22709D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EB21D6E" w14:textId="77777777" w:rsidR="009D1F89" w:rsidRDefault="009D1F89" w:rsidP="00BB657B">
            <w:pPr>
              <w:spacing w:after="0" w:line="240" w:lineRule="auto"/>
            </w:pPr>
          </w:p>
        </w:tc>
      </w:tr>
      <w:tr w:rsidR="009D1F89" w14:paraId="7BC50949" w14:textId="77777777" w:rsidTr="00A24343">
        <w:trPr>
          <w:trHeight w:val="477"/>
          <w:jc w:val="center"/>
        </w:trPr>
        <w:tc>
          <w:tcPr>
            <w:tcW w:w="849" w:type="dxa"/>
          </w:tcPr>
          <w:p w14:paraId="78E3CC97" w14:textId="2885568F" w:rsidR="009D1F89" w:rsidRDefault="009D1F8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584" w:type="dxa"/>
          </w:tcPr>
          <w:p w14:paraId="562CA8C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A542D3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A577D0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96484E1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4A97EF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8B390C0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1E568125" w:rsidR="0037246F" w:rsidRDefault="009D1F8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16AAA4E9" w14:textId="77777777" w:rsidTr="00A24343">
        <w:trPr>
          <w:trHeight w:val="477"/>
          <w:jc w:val="center"/>
        </w:trPr>
        <w:tc>
          <w:tcPr>
            <w:tcW w:w="849" w:type="dxa"/>
          </w:tcPr>
          <w:p w14:paraId="6510944F" w14:textId="2B853532" w:rsidR="009D1F89" w:rsidRDefault="009D1F8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584" w:type="dxa"/>
          </w:tcPr>
          <w:p w14:paraId="481681B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7B8D0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8DEBBFB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3DE75F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8610A4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D5304C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19427" w14:textId="77777777" w:rsidR="003D0517" w:rsidRDefault="003D0517" w:rsidP="001007E7">
      <w:pPr>
        <w:spacing w:after="0" w:line="240" w:lineRule="auto"/>
      </w:pPr>
      <w:r>
        <w:separator/>
      </w:r>
    </w:p>
  </w:endnote>
  <w:endnote w:type="continuationSeparator" w:id="0">
    <w:p w14:paraId="663F76E5" w14:textId="77777777" w:rsidR="003D0517" w:rsidRDefault="003D051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E2E5A" w14:textId="77777777" w:rsidR="003D0517" w:rsidRDefault="003D0517" w:rsidP="001007E7">
      <w:pPr>
        <w:spacing w:after="0" w:line="240" w:lineRule="auto"/>
      </w:pPr>
      <w:r>
        <w:separator/>
      </w:r>
    </w:p>
  </w:footnote>
  <w:footnote w:type="continuationSeparator" w:id="0">
    <w:p w14:paraId="2C21D5A1" w14:textId="77777777" w:rsidR="003D0517" w:rsidRDefault="003D0517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15EFA"/>
    <w:rsid w:val="00123B8D"/>
    <w:rsid w:val="00145855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334F3"/>
    <w:rsid w:val="00351DE8"/>
    <w:rsid w:val="003574EF"/>
    <w:rsid w:val="00361C5D"/>
    <w:rsid w:val="0037246F"/>
    <w:rsid w:val="003A4539"/>
    <w:rsid w:val="003B29C3"/>
    <w:rsid w:val="003B38E0"/>
    <w:rsid w:val="003D0517"/>
    <w:rsid w:val="00403697"/>
    <w:rsid w:val="0042490F"/>
    <w:rsid w:val="0043794A"/>
    <w:rsid w:val="00466B9C"/>
    <w:rsid w:val="004767CC"/>
    <w:rsid w:val="0049643D"/>
    <w:rsid w:val="004C4743"/>
    <w:rsid w:val="004E4F9F"/>
    <w:rsid w:val="00535962"/>
    <w:rsid w:val="00550CED"/>
    <w:rsid w:val="005B442B"/>
    <w:rsid w:val="005D0D63"/>
    <w:rsid w:val="00611A07"/>
    <w:rsid w:val="0062592A"/>
    <w:rsid w:val="00640F04"/>
    <w:rsid w:val="006506D0"/>
    <w:rsid w:val="00651E48"/>
    <w:rsid w:val="006709BC"/>
    <w:rsid w:val="006F0863"/>
    <w:rsid w:val="00713ACF"/>
    <w:rsid w:val="00735D7B"/>
    <w:rsid w:val="00780880"/>
    <w:rsid w:val="007B4164"/>
    <w:rsid w:val="007B6F6F"/>
    <w:rsid w:val="00810515"/>
    <w:rsid w:val="0082255C"/>
    <w:rsid w:val="0083342F"/>
    <w:rsid w:val="00843446"/>
    <w:rsid w:val="00854B4F"/>
    <w:rsid w:val="00867D18"/>
    <w:rsid w:val="008764E2"/>
    <w:rsid w:val="008B3AE5"/>
    <w:rsid w:val="008D1576"/>
    <w:rsid w:val="008F5E51"/>
    <w:rsid w:val="009002B4"/>
    <w:rsid w:val="00957FDA"/>
    <w:rsid w:val="00963E1B"/>
    <w:rsid w:val="009773D3"/>
    <w:rsid w:val="009A2AEC"/>
    <w:rsid w:val="009B0931"/>
    <w:rsid w:val="009C2D45"/>
    <w:rsid w:val="009D1F89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156A4"/>
    <w:rsid w:val="00C44620"/>
    <w:rsid w:val="00C53A94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75A3C"/>
    <w:rsid w:val="00E96D05"/>
    <w:rsid w:val="00EA7406"/>
    <w:rsid w:val="00EB128A"/>
    <w:rsid w:val="00EC1AB4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2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21</cp:revision>
  <cp:lastPrinted>2011-03-04T18:27:00Z</cp:lastPrinted>
  <dcterms:created xsi:type="dcterms:W3CDTF">2023-05-24T15:05:00Z</dcterms:created>
  <dcterms:modified xsi:type="dcterms:W3CDTF">2024-11-05T15:46:00Z</dcterms:modified>
</cp:coreProperties>
</file>